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CD4556" w:rsidP="006B4D49">
      <w:pPr>
        <w:jc w:val="center"/>
        <w:rPr>
          <w:b/>
          <w:bCs/>
          <w:shadow/>
          <w:sz w:val="40"/>
          <w:szCs w:val="40"/>
          <w:rtl/>
        </w:rPr>
      </w:pPr>
      <w:r w:rsidRPr="00CD4556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9C7071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يزن</w:t>
            </w:r>
            <w:r w:rsidR="0024054D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عامر سعيد الفيومي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9C7071" w:rsidP="0024054D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Yazen</w:t>
            </w:r>
            <w:r w:rsidR="0024054D" w:rsidRPr="0024054D">
              <w:rPr>
                <w:rFonts w:cs="Simplified Arabic"/>
                <w:sz w:val="28"/>
                <w:szCs w:val="28"/>
                <w:lang w:eastAsia="en-US"/>
              </w:rPr>
              <w:t xml:space="preserve"> Aamir Saeed</w:t>
            </w:r>
            <w:r w:rsidR="0024054D">
              <w:rPr>
                <w:rFonts w:cs="Simplified Arabic"/>
                <w:sz w:val="28"/>
                <w:szCs w:val="28"/>
                <w:lang w:eastAsia="en-US"/>
              </w:rPr>
              <w:t xml:space="preserve"> Al </w:t>
            </w:r>
            <w:r w:rsidR="0024054D" w:rsidRPr="0024054D">
              <w:rPr>
                <w:rFonts w:cs="Simplified Arabic"/>
                <w:sz w:val="28"/>
                <w:szCs w:val="28"/>
                <w:lang w:eastAsia="en-US"/>
              </w:rPr>
              <w:t>Fayoumi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9C7071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14/3/2011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24054D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10/7/2014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24054D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>Sadeq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Al 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Fayoumi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eastAsia="en-US"/>
              </w:rPr>
              <w:t>Rasmea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24054D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رسمية صادق الفيومي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24054D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>Sadeq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Al 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Fayoumi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eastAsia="en-US"/>
              </w:rPr>
              <w:t>Rasmea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24054D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رسمية صادق الفيومي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24054D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>-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24054D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24054D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24054D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8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9C7071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9C7071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 w:hint="cs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69F" w:rsidRDefault="009D569F">
      <w:r>
        <w:separator/>
      </w:r>
    </w:p>
  </w:endnote>
  <w:endnote w:type="continuationSeparator" w:id="1">
    <w:p w:rsidR="009D569F" w:rsidRDefault="009D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CD4556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69F" w:rsidRDefault="009D569F">
      <w:r>
        <w:separator/>
      </w:r>
    </w:p>
  </w:footnote>
  <w:footnote w:type="continuationSeparator" w:id="1">
    <w:p w:rsidR="009D569F" w:rsidRDefault="009D5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CD4556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320F7"/>
    <w:rsid w:val="0024054D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C7071"/>
    <w:rsid w:val="009D0A65"/>
    <w:rsid w:val="009D487C"/>
    <w:rsid w:val="009D569F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4E8A"/>
    <w:rsid w:val="00CA73F1"/>
    <w:rsid w:val="00CC5A61"/>
    <w:rsid w:val="00CD4556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2016-08-27T09:50:00Z</dcterms:created>
  <dcterms:modified xsi:type="dcterms:W3CDTF">2016-08-27T09:50:00Z</dcterms:modified>
</cp:coreProperties>
</file>